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f18599" w14:textId="4f18599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BE774A">
        <w:t>628</w:t>
      </w:r>
      <w:bookmarkStart w:name="_GoBack" w:id="0"/>
      <w:bookmarkEnd w:id="0"/>
      <w:r w:rsidR="00BF6C0E">
        <w:t>/20221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5008B0">
        <w:t>628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5008B0" w:rsidP="005008B0" w:rsidRDefault="005008B0">
      <w:pPr>
        <w:ind w:firstLine="708"/>
      </w:pPr>
      <w:r>
        <w:t xml:space="preserve">TUNJIĆ jednostavno društvo s ograničenom odgovornošću za preradu i konzerviranje mesa i proizvodnju mesnih proizvoda, Ulica Vladimira </w:t>
      </w:r>
      <w:proofErr w:type="spellStart"/>
      <w:r>
        <w:t>Vidrića</w:t>
      </w:r>
      <w:proofErr w:type="spellEnd"/>
      <w:r>
        <w:t xml:space="preserve"> 33, 10000 Zagreb, OIB: 73321211294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08B0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74A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08B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008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08B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08B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08B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08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0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8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984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St-628/2021</izvorni_sadrzaj>
    <derivirana_varijabla naziv="DomainObject.Predmet.OznakaBroj_1">St-628/2021</derivirana_varijabla>
  </DomainObject.Predmet.OznakaBroj>
  <DomainObject.Predmet.OznakaBrojOptuznogAkta>
    <izvorni_sadrzaj>04-06-21-1359</izvorni_sadrzaj>
    <derivirana_varijabla naziv="DomainObject.Predmet.OznakaBrojOptuznogAkta_1">04-06-21-1359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TUNJIĆ jednostavno društvo s ograničenom odgovornošću za preradu i konzerviranje mesa i proizvodnju mesnih proizvoda</izvorni_sadrzaj>
    <derivirana_varijabla naziv="DomainObject.Predmet.ProtustrankaFormated_1">  TUNJIĆ jednostavno društvo s ograničenom odgovornošću za preradu i konzerviranje mesa i proizvodnju mesnih proizvoda</derivirana_varijabla>
  </DomainObject.Predmet.ProtustrankaFormated>
  <DomainObject.Predmet.ProtustrankaFormatedOIB>
    <izvorni_sadrzaj>  TUNJIĆ jednostavno društvo s ograničenom odgovornošću za preradu i konzerviranje mesa i proizvodnju mesnih proizvoda, OIB 73321211294</izvorni_sadrzaj>
    <derivirana_varijabla naziv="DomainObject.Predmet.ProtustrankaFormatedOIB_1">  TUNJIĆ jednostavno društvo s ograničenom odgovornošću za preradu i konzerviranje mesa i proizvodnju mesnih proizvoda, OIB 73321211294</derivirana_varijabla>
  </DomainObject.Predmet.ProtustrankaFormatedOIB>
  <DomainObject.Predmet.ProtustrankaFormatedWithAdress>
    <izvorni_sadrzaj> TUNJIĆ jednostavno društvo s ograničenom odgovornošću za preradu i konzerviranje mesa i proizvodnju mesnih proizvoda, Ulica Vladimira Vidrića 33, 10000 Zagreb</izvorni_sadrzaj>
    <derivirana_varijabla naziv="DomainObject.Predmet.ProtustrankaFormatedWithAdress_1"> TUNJIĆ jednostavno društvo s ograničenom odgovornošću za preradu i konzerviranje mesa i proizvodnju mesnih proizvoda, Ulica Vladimira Vidrića 33, 10000 Zagreb</derivirana_varijabla>
  </DomainObject.Predmet.ProtustrankaFormatedWithAdress>
  <DomainObject.Predmet.ProtustrankaFormatedWithAdressOIB>
    <izvorni_sadrzaj> TUNJIĆ jednostavno društvo s ograničenom odgovornošću za preradu i konzerviranje mesa i proizvodnju mesnih proizvoda, OIB 73321211294, Ulica Vladimira Vidrića 33, 10000 Zagreb</izvorni_sadrzaj>
    <derivirana_varijabla naziv="DomainObject.Predmet.ProtustrankaFormatedWithAdressOIB_1"> TUNJIĆ jednostavno društvo s ograničenom odgovornošću za preradu i konzerviranje mesa i proizvodnju mesnih proizvoda, OIB 73321211294, Ulica Vladimira Vidrića 33, 10000 Zagreb</derivirana_varijabla>
  </DomainObject.Predmet.ProtustrankaFormatedWithAdressOIB>
  <DomainObject.Predmet.ProtustrankaWithAdress>
    <izvorni_sadrzaj>TUNJIĆ jednostavno društvo s ograničenom odgovornošću za preradu i konzerviranje mesa i proizvodnju mesnih proizvoda Ulica Vladimira Vidrića 33, 10000 Zagreb</izvorni_sadrzaj>
    <derivirana_varijabla naziv="DomainObject.Predmet.ProtustrankaWithAdress_1">TUNJIĆ jednostavno društvo s ograničenom odgovornošću za preradu i konzerviranje mesa i proizvodnju mesnih proizvoda Ulica Vladimira Vidrića 33, 10000 Zagreb</derivirana_varijabla>
  </DomainObject.Predmet.ProtustrankaWithAdress>
  <DomainObject.Predmet.ProtustrankaWithAdressOIB>
    <izvorni_sadrzaj>TUNJIĆ jednostavno društvo s ograničenom odgovornošću za preradu i konzerviranje mesa i proizvodnju mesnih proizvoda, OIB 73321211294, Ulica Vladimira Vidrića 33, 10000 Zagreb</izvorni_sadrzaj>
    <derivirana_varijabla naziv="DomainObject.Predmet.ProtustrankaWithAdressOIB_1">TUNJIĆ jednostavno društvo s ograničenom odgovornošću za preradu i konzerviranje mesa i proizvodnju mesnih proizvoda, OIB 73321211294, Ulica Vladimira Vidrića 33, 10000 Zagreb</derivirana_varijabla>
  </DomainObject.Predmet.ProtustrankaWithAdressOIB>
  <DomainObject.Predmet.ProtustrankaNazivFormated>
    <izvorni_sadrzaj>TUNJIĆ jednostavno društvo s ograničenom odgovornošću za preradu i konzerviranje mesa i proizvodnju mesnih proizvoda</izvorni_sadrzaj>
    <derivirana_varijabla naziv="DomainObject.Predmet.ProtustrankaNazivFormated_1">TUNJIĆ jednostavno društvo s ograničenom odgovornošću za preradu i konzerviranje mesa i proizvodnju mesnih proizvoda</derivirana_varijabla>
  </DomainObject.Predmet.ProtustrankaNazivFormated>
  <DomainObject.Predmet.ProtustrankaNazivFormatedOIB>
    <izvorni_sadrzaj>TUNJIĆ jednostavno društvo s ograničenom odgovornošću za preradu i konzerviranje mesa i proizvodnju mesnih proizvoda, OIB 73321211294</izvorni_sadrzaj>
    <derivirana_varijabla naziv="DomainObject.Predmet.ProtustrankaNazivFormatedOIB_1">TUNJIĆ jednostavno društvo s ograničenom odgovornošću za preradu i konzerviranje mesa i proizvodnju mesnih proizvoda, OIB 73321211294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TUNJIĆ jednostavno društvo s ograničenom odgovornošću za preradu i konzerviranje mesa i proizvodnju mesnih proizvoda</item>
    </izvorni_sadrzaj>
    <derivirana_varijabla naziv="DomainObject.Predmet.ProtuStrankaListFormated_1">
      <item>TUNJIĆ jednostavno društvo s ograničenom odgovornošću za preradu i konzerviranje mesa i proizvodnju mesnih proizvoda</item>
    </derivirana_varijabla>
  </DomainObject.Predmet.ProtuStrankaListFormated>
  <DomainObject.Predmet.ProtuStrankaListFormatedOIB>
    <izvorni_sadrzaj>
      <item>TUNJIĆ jednostavno društvo s ograničenom odgovornošću za preradu i konzerviranje mesa i proizvodnju mesnih proizvoda, OIB 73321211294</item>
    </izvorni_sadrzaj>
    <derivirana_varijabla naziv="DomainObject.Predmet.ProtuStrankaListFormatedOIB_1">
      <item>TUNJIĆ jednostavno društvo s ograničenom odgovornošću za preradu i konzerviranje mesa i proizvodnju mesnih proizvoda, OIB 73321211294</item>
    </derivirana_varijabla>
  </DomainObject.Predmet.ProtuStrankaListFormatedOIB>
  <DomainObject.Predmet.ProtuStrankaListFormatedWithAdress>
    <izvorni_sadrzaj>
      <item>TUNJIĆ jednostavno društvo s ograničenom odgovornošću za preradu i konzerviranje mesa i proizvodnju mesnih proizvoda, Ulica Vladimira Vidrića 33, 10000 Zagreb</item>
    </izvorni_sadrzaj>
    <derivirana_varijabla naziv="DomainObject.Predmet.ProtuStrankaListFormatedWithAdress_1">
      <item>TUNJIĆ jednostavno društvo s ograničenom odgovornošću za preradu i konzerviranje mesa i proizvodnju mesnih proizvoda, Ulica Vladimira Vidrića 33, 10000 Zagreb</item>
    </derivirana_varijabla>
  </DomainObject.Predmet.ProtuStrankaListFormatedWithAdress>
  <DomainObject.Predmet.ProtuStrankaListFormatedWithAdressOIB>
    <izvorni_sadrzaj>
      <item>TUNJIĆ jednostavno društvo s ograničenom odgovornošću za preradu i konzerviranje mesa i proizvodnju mesnih proizvoda, OIB 73321211294, Ulica Vladimira Vidrića 33, 10000 Zagreb</item>
    </izvorni_sadrzaj>
    <derivirana_varijabla naziv="DomainObject.Predmet.ProtuStrankaListFormatedWithAdressOIB_1">
      <item>TUNJIĆ jednostavno društvo s ograničenom odgovornošću za preradu i konzerviranje mesa i proizvodnju mesnih proizvoda, OIB 73321211294, Ulica Vladimira Vidrića 33, 10000 Zagreb</item>
    </derivirana_varijabla>
  </DomainObject.Predmet.ProtuStrankaListFormatedWithAdressOIB>
  <DomainObject.Predmet.ProtuStrankaListNazivFormated>
    <izvorni_sadrzaj>
      <item>TUNJIĆ jednostavno društvo s ograničenom odgovornošću za preradu i konzerviranje mesa i proizvodnju mesnih proizvoda</item>
    </izvorni_sadrzaj>
    <derivirana_varijabla naziv="DomainObject.Predmet.ProtuStrankaListNazivFormated_1">
      <item>TUNJIĆ jednostavno društvo s ograničenom odgovornošću za preradu i konzerviranje mesa i proizvodnju mesnih proizvoda</item>
    </derivirana_varijabla>
  </DomainObject.Predmet.ProtuStrankaListNazivFormated>
  <DomainObject.Predmet.ProtuStrankaListNazivFormatedOIB>
    <izvorni_sadrzaj>
      <item>TUNJIĆ jednostavno društvo s ograničenom odgovornošću za preradu i konzerviranje mesa i proizvodnju mesnih proizvoda, OIB 73321211294</item>
    </izvorni_sadrzaj>
    <derivirana_varijabla naziv="DomainObject.Predmet.ProtuStrankaListNazivFormatedOIB_1">
      <item>TUNJIĆ jednostavno društvo s ograničenom odgovornošću za preradu i konzerviranje mesa i proizvodnju mesnih proizvoda, OIB 73321211294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TUNJIĆ jednostavno društvo s ograničenom odgovornošću za preradu i konzerviranje mesa i proizvodnju mesnih proizvoda</izvorni_sadrzaj>
    <derivirana_varijabla naziv="DomainObject.Predmet.ProtustrankaIDrugi_1">TUNJIĆ jednostavno društvo s ograničenom odgovornošću za preradu i konzerviranje mesa i proizvodnju mesnih proizvoda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TUNJIĆ jednostavno društvo s ograničenom odgovornošću za preradu i konzerviranje mesa i proizvodnju mesnih proizvoda, OIB 73321211294, Ulica Vladimira Vidrića 33, 10000 Zagreb</izvorni_sadrzaj>
    <derivirana_varijabla naziv="DomainObject.Predmet.ProtustrankaIDrugiAdressOIB_1">TUNJIĆ jednostavno društvo s ograničenom odgovornošću za preradu i konzerviranje mesa i proizvodnju mesnih proizvoda, OIB 73321211294, Ulica Vladimira Vidrića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TUNJIĆ jednostavno društvo s ograničenom odgovornošću za preradu i konzerviranje mesa i proizvodnju mesnih proizvoda</item>
      <item>Financijska agencija</item>
    </izvorni_sadrzaj>
    <derivirana_varijabla naziv="DomainObject.Predmet.SudioniciListNaziv_1">
      <item>TUNJIĆ jednostavno društvo s ograničenom odgovornošću za preradu i konzerviranje mesa i proizvodnju mesnih proizvoda</item>
      <item>Financijska agencija</item>
    </derivirana_varijabla>
  </DomainObject.Predmet.SudioniciListNaziv>
  <DomainObject.Predmet.SudioniciListAdressOIB>
    <izvorni_sadrzaj>
      <item>TUNJIĆ jednostavno društvo s ograničenom odgovornošću za preradu i konzerviranje mesa i proizvodnju mesnih proizvoda, OIB 73321211294, Ulica Vladimira Vidrića 33,10000 Zagreb</item>
      <item>Financijska agencija, OIB 85821130368, TRG SVIBANJSKIH ŽRTAVA 1995. 1,10000 Zagreb</item>
    </izvorni_sadrzaj>
    <derivirana_varijabla naziv="DomainObject.Predmet.SudioniciListAdressOIB_1">
      <item>TUNJIĆ jednostavno društvo s ograničenom odgovornošću za preradu i konzerviranje mesa i proizvodnju mesnih proizvoda, OIB 73321211294, Ulica Vladimira Vidrića 33,10000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73321211294</item>
      <item>, OIB 85821130368</item>
    </izvorni_sadrzaj>
    <derivirana_varijabla naziv="DomainObject.Predmet.SudioniciListNazivOIB_1">
      <item>, OIB 73321211294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883</properties:Characters>
  <properties:Lines>47</properties:Lines>
  <properties:Paragraphs>24</properties:Paragraphs>
  <properties:TotalTime>208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2021-04-20T07:22:00Z</cp:lastPrinted>
  <dcterms:modified xmlns:xsi="http://www.w3.org/2001/XMLSchema-instance" xsi:type="dcterms:W3CDTF">2021-04-20T07:23:00Z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(dopis_delegacija_osijek.docx)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